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A3282F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1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A3282F">
        <w:rPr>
          <w:i/>
          <w:iCs/>
        </w:rPr>
        <w:t>От 0+0 до 1+141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9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1"/>
        <w:gridCol w:w="1686"/>
        <w:gridCol w:w="2508"/>
        <w:gridCol w:w="809"/>
        <w:gridCol w:w="684"/>
        <w:gridCol w:w="819"/>
        <w:gridCol w:w="1417"/>
        <w:gridCol w:w="426"/>
        <w:gridCol w:w="925"/>
        <w:gridCol w:w="726"/>
      </w:tblGrid>
      <w:tr w:rsidR="001842E0" w:rsidRPr="00FC42C9" w:rsidTr="005E723E">
        <w:trPr>
          <w:trHeight w:val="20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FC42C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FC42C9"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5E723E" w:rsidRDefault="001842E0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E723E">
              <w:rPr>
                <w:rFonts w:ascii="Arial" w:hAnsi="Arial" w:cs="Arial"/>
                <w:b/>
                <w:bCs/>
                <w:sz w:val="20"/>
                <w:szCs w:val="16"/>
              </w:rPr>
              <w:t>Установлено / требуется установить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3E" w:rsidRPr="005E723E" w:rsidRDefault="001842E0" w:rsidP="005E723E">
            <w:pPr>
              <w:jc w:val="center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5E723E">
              <w:rPr>
                <w:rFonts w:ascii="Arial" w:hAnsi="Arial" w:cs="Arial"/>
                <w:b/>
                <w:bCs/>
                <w:sz w:val="20"/>
                <w:szCs w:val="16"/>
              </w:rPr>
              <w:t>Ко</w:t>
            </w:r>
            <w:r w:rsidR="005E723E" w:rsidRPr="005E723E">
              <w:rPr>
                <w:rFonts w:ascii="Arial" w:hAnsi="Arial" w:cs="Arial"/>
                <w:b/>
                <w:bCs/>
                <w:sz w:val="20"/>
                <w:szCs w:val="16"/>
              </w:rPr>
              <w:t>л</w:t>
            </w:r>
          </w:p>
          <w:p w:rsidR="001842E0" w:rsidRPr="005E723E" w:rsidRDefault="005E723E" w:rsidP="005E723E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5E723E">
              <w:rPr>
                <w:rFonts w:ascii="Arial" w:hAnsi="Arial" w:cs="Arial"/>
                <w:b/>
                <w:bCs/>
                <w:sz w:val="20"/>
                <w:szCs w:val="16"/>
              </w:rPr>
              <w:t>-</w:t>
            </w:r>
            <w:r w:rsidR="001842E0" w:rsidRPr="005E723E">
              <w:rPr>
                <w:rFonts w:ascii="Arial" w:hAnsi="Arial" w:cs="Arial"/>
                <w:b/>
                <w:bCs/>
                <w:sz w:val="20"/>
                <w:szCs w:val="16"/>
              </w:rPr>
              <w:t>во</w:t>
            </w:r>
          </w:p>
        </w:tc>
        <w:tc>
          <w:tcPr>
            <w:tcW w:w="16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FC42C9" w:rsidTr="005E723E">
        <w:trPr>
          <w:trHeight w:val="20"/>
          <w:tblHeader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FC42C9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1.12.2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1.12.2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0+792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1.23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Дети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0+884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2.3.1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Пересечение с второстепенной дорогой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0+198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0+602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0+623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1+127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Запрещающие знаки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0+470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0+583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3.24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Ограничение максимальной скорости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0+884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Знаки особых предписаний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lastRenderedPageBreak/>
              <w:t>13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5.23.1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Начало населенного пункта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0+322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5.24.1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Конец населенного пункта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0+322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5.16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 xml:space="preserve">Место остановки автобуса </w:t>
            </w:r>
            <w:proofErr w:type="gramStart"/>
            <w:r w:rsidRPr="00FC42C9">
              <w:rPr>
                <w:rFonts w:ascii="Arial" w:hAnsi="Arial" w:cs="Arial"/>
                <w:sz w:val="22"/>
                <w:szCs w:val="16"/>
              </w:rPr>
              <w:t>и(</w:t>
            </w:r>
            <w:proofErr w:type="gramEnd"/>
            <w:r w:rsidRPr="00FC42C9">
              <w:rPr>
                <w:rFonts w:ascii="Arial" w:hAnsi="Arial" w:cs="Arial"/>
                <w:sz w:val="22"/>
                <w:szCs w:val="16"/>
              </w:rPr>
              <w:t>или) троллейбуса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0+587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21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0+956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5.19.1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23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5.19.2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Пешеходный переход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0+961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12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6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Информационные знаки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24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6.13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Километровый знак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0+465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установлено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7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A3282F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18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82F" w:rsidRPr="00FC42C9" w:rsidRDefault="00A3282F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FC42C9" w:rsidTr="005E723E">
        <w:trPr>
          <w:trHeight w:val="20"/>
          <w:jc w:val="center"/>
        </w:trPr>
        <w:tc>
          <w:tcPr>
            <w:tcW w:w="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A3282F" w:rsidP="00A3282F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FC42C9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A3282F" w:rsidP="00A3282F">
            <w:pPr>
              <w:rPr>
                <w:rFonts w:ascii="Arial" w:hAnsi="Arial" w:cs="Arial"/>
                <w:sz w:val="22"/>
                <w:szCs w:val="16"/>
              </w:rPr>
            </w:pPr>
            <w:r w:rsidRPr="00FC42C9">
              <w:rPr>
                <w:rFonts w:ascii="Arial" w:hAnsi="Arial" w:cs="Arial"/>
                <w:sz w:val="22"/>
                <w:szCs w:val="16"/>
              </w:rPr>
              <w:t>25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 w:rsidP="00A3282F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FC42C9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5E723E" w:rsidRDefault="005E723E" w:rsidP="00FC42C9">
      <w:pPr>
        <w:pStyle w:val="a7"/>
        <w:outlineLvl w:val="0"/>
      </w:pPr>
    </w:p>
    <w:p w:rsidR="005E723E" w:rsidRDefault="005E723E" w:rsidP="00FC42C9">
      <w:pPr>
        <w:pStyle w:val="a7"/>
        <w:outlineLvl w:val="0"/>
      </w:pPr>
    </w:p>
    <w:p w:rsidR="005E723E" w:rsidRDefault="005E723E" w:rsidP="00FC42C9">
      <w:pPr>
        <w:pStyle w:val="a7"/>
        <w:outlineLvl w:val="0"/>
      </w:pPr>
    </w:p>
    <w:p w:rsidR="005E723E" w:rsidRDefault="005E723E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</w:pPr>
    </w:p>
    <w:p w:rsidR="00FC42C9" w:rsidRDefault="00FC42C9" w:rsidP="00FC42C9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FC42C9" w:rsidRDefault="00FC42C9" w:rsidP="00FC42C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1</w:t>
      </w:r>
    </w:p>
    <w:p w:rsidR="00FC42C9" w:rsidRDefault="00FC42C9" w:rsidP="00FC42C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1+141</w:t>
      </w:r>
    </w:p>
    <w:p w:rsidR="00FC42C9" w:rsidRDefault="00FC42C9" w:rsidP="00FC42C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FC42C9" w:rsidRDefault="00FC42C9" w:rsidP="00FC42C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13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5"/>
        <w:gridCol w:w="1181"/>
        <w:gridCol w:w="1276"/>
        <w:gridCol w:w="1771"/>
        <w:gridCol w:w="1355"/>
        <w:gridCol w:w="1355"/>
        <w:gridCol w:w="1356"/>
        <w:gridCol w:w="1356"/>
      </w:tblGrid>
      <w:tr w:rsidR="00FC42C9" w:rsidTr="00FC42C9">
        <w:trPr>
          <w:cantSplit/>
          <w:trHeight w:val="21"/>
          <w:tblHeader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7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C42C9" w:rsidTr="00FC42C9">
        <w:trPr>
          <w:trHeight w:val="21"/>
          <w:tblHeader/>
          <w:jc w:val="center"/>
        </w:trPr>
        <w:tc>
          <w:tcPr>
            <w:tcW w:w="48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1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77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35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35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FC42C9" w:rsidTr="00FC42C9">
        <w:trPr>
          <w:trHeight w:val="21"/>
          <w:tblHeader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20/20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0+17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0+83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0+122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0+158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0+408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0+465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0+521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0+639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0+688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0+744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0+808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0+870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0+926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1/1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  <w:tr w:rsidR="00FC42C9" w:rsidTr="00FC42C9">
        <w:trPr>
          <w:trHeight w:val="21"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1+124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1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FC42C9" w:rsidRDefault="00FC42C9" w:rsidP="00FC42C9">
      <w:pPr>
        <w:pStyle w:val="a3"/>
        <w:rPr>
          <w:rFonts w:eastAsia="MS Mincho"/>
        </w:rPr>
      </w:pPr>
    </w:p>
    <w:p w:rsidR="00FC42C9" w:rsidRDefault="00FC42C9" w:rsidP="00FC42C9">
      <w:pPr>
        <w:jc w:val="center"/>
        <w:rPr>
          <w:rFonts w:ascii="Arial" w:hAnsi="Arial" w:cs="Arial"/>
          <w:b/>
          <w:bCs/>
        </w:rPr>
      </w:pPr>
    </w:p>
    <w:p w:rsidR="00FC42C9" w:rsidRDefault="00FC42C9" w:rsidP="00FC42C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FC42C9" w:rsidRDefault="00FC42C9" w:rsidP="00FC42C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1</w:t>
      </w:r>
    </w:p>
    <w:p w:rsidR="00FC42C9" w:rsidRDefault="00FC42C9" w:rsidP="00FC42C9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1+141</w:t>
      </w:r>
    </w:p>
    <w:p w:rsidR="00FC42C9" w:rsidRDefault="00FC42C9" w:rsidP="00FC42C9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FC42C9" w:rsidRDefault="00FC42C9" w:rsidP="00FC42C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023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614"/>
        <w:gridCol w:w="1469"/>
        <w:gridCol w:w="1503"/>
        <w:gridCol w:w="1490"/>
        <w:gridCol w:w="1732"/>
        <w:gridCol w:w="1697"/>
        <w:gridCol w:w="1732"/>
      </w:tblGrid>
      <w:tr w:rsidR="00FC42C9" w:rsidTr="00FC42C9">
        <w:trPr>
          <w:trHeight w:val="25"/>
          <w:tblHeader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FC42C9" w:rsidTr="00FC42C9">
        <w:trPr>
          <w:trHeight w:val="25"/>
          <w:tblHeader/>
          <w:jc w:val="center"/>
        </w:trPr>
        <w:tc>
          <w:tcPr>
            <w:tcW w:w="61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6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50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73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FC42C9" w:rsidTr="00FC42C9">
        <w:trPr>
          <w:trHeight w:val="25"/>
          <w:tblHeader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42C9" w:rsidRDefault="00FC42C9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FC42C9" w:rsidTr="00FC42C9">
        <w:trPr>
          <w:trHeight w:val="25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2282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</w:tr>
      <w:tr w:rsidR="00FC42C9" w:rsidTr="00FC42C9">
        <w:trPr>
          <w:trHeight w:val="25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0+193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1+141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</w:tr>
      <w:tr w:rsidR="00FC42C9" w:rsidTr="00FC42C9">
        <w:trPr>
          <w:trHeight w:val="25"/>
          <w:jc w:val="center"/>
        </w:trPr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0+322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1+141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1141</w:t>
            </w:r>
          </w:p>
        </w:tc>
        <w:tc>
          <w:tcPr>
            <w:tcW w:w="1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42C9" w:rsidRDefault="00FC42C9" w:rsidP="009F69AD">
            <w:pPr>
              <w:rPr>
                <w:rFonts w:ascii="Arial" w:hAnsi="Arial" w:cs="Arial"/>
              </w:rPr>
            </w:pPr>
          </w:p>
        </w:tc>
      </w:tr>
    </w:tbl>
    <w:p w:rsidR="00FC42C9" w:rsidRDefault="00FC42C9" w:rsidP="00FC42C9">
      <w:pPr>
        <w:pStyle w:val="a3"/>
        <w:rPr>
          <w:rFonts w:eastAsia="MS Mincho"/>
        </w:rPr>
      </w:pPr>
    </w:p>
    <w:p w:rsidR="00FC42C9" w:rsidRDefault="00FC42C9" w:rsidP="00FC42C9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FC42C9" w:rsidRDefault="00FC42C9" w:rsidP="00FC42C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1</w:t>
      </w:r>
    </w:p>
    <w:p w:rsidR="00FC42C9" w:rsidRDefault="00FC42C9" w:rsidP="00FC42C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1+141</w:t>
      </w:r>
    </w:p>
    <w:p w:rsidR="00FC42C9" w:rsidRDefault="00FC42C9" w:rsidP="00FC42C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FC42C9" w:rsidRDefault="00FC42C9" w:rsidP="00FC42C9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5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855"/>
        <w:gridCol w:w="855"/>
        <w:gridCol w:w="855"/>
        <w:gridCol w:w="853"/>
        <w:gridCol w:w="853"/>
        <w:gridCol w:w="853"/>
        <w:gridCol w:w="850"/>
        <w:gridCol w:w="848"/>
        <w:gridCol w:w="848"/>
        <w:gridCol w:w="842"/>
      </w:tblGrid>
      <w:tr w:rsidR="00FC42C9" w:rsidTr="00FC42C9">
        <w:trPr>
          <w:trHeight w:val="667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 xml:space="preserve">№ </w:t>
            </w:r>
            <w:proofErr w:type="gramStart"/>
            <w:r w:rsidRPr="0081325D">
              <w:rPr>
                <w:rFonts w:ascii="Arial" w:eastAsia="MS Mincho" w:hAnsi="Arial" w:cs="Arial"/>
                <w:b/>
              </w:rPr>
              <w:t>км</w:t>
            </w:r>
            <w:proofErr w:type="gramEnd"/>
          </w:p>
        </w:tc>
        <w:tc>
          <w:tcPr>
            <w:tcW w:w="418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418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1.2.1</w:t>
            </w:r>
          </w:p>
        </w:tc>
        <w:tc>
          <w:tcPr>
            <w:tcW w:w="418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417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417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417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1.8</w:t>
            </w:r>
          </w:p>
        </w:tc>
        <w:tc>
          <w:tcPr>
            <w:tcW w:w="41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415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415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1.16.1</w:t>
            </w:r>
          </w:p>
        </w:tc>
        <w:tc>
          <w:tcPr>
            <w:tcW w:w="412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Итого КВ</w:t>
            </w:r>
            <w:proofErr w:type="gramStart"/>
            <w:r w:rsidRPr="0081325D">
              <w:rPr>
                <w:rFonts w:ascii="Arial" w:eastAsia="MS Mincho" w:hAnsi="Arial" w:cs="Arial"/>
                <w:b/>
              </w:rPr>
              <w:t>.М</w:t>
            </w:r>
            <w:proofErr w:type="gramEnd"/>
          </w:p>
        </w:tc>
      </w:tr>
      <w:tr w:rsidR="00FC42C9" w:rsidTr="00FC42C9">
        <w:trPr>
          <w:trHeight w:val="318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81325D">
              <w:rPr>
                <w:rFonts w:ascii="Arial" w:eastAsia="MS Mincho" w:hAnsi="Arial" w:cs="Arial"/>
                <w:b/>
              </w:rPr>
              <w:t>Коэф</w:t>
            </w:r>
            <w:proofErr w:type="gramStart"/>
            <w:r w:rsidRPr="0081325D">
              <w:rPr>
                <w:rFonts w:ascii="Arial" w:eastAsia="MS Mincho" w:hAnsi="Arial" w:cs="Arial"/>
                <w:b/>
              </w:rPr>
              <w:t>.п</w:t>
            </w:r>
            <w:proofErr w:type="gramEnd"/>
            <w:r w:rsidRPr="0081325D">
              <w:rPr>
                <w:rFonts w:ascii="Arial" w:eastAsia="MS Mincho" w:hAnsi="Arial" w:cs="Arial"/>
                <w:b/>
              </w:rPr>
              <w:t>ривед</w:t>
            </w:r>
            <w:proofErr w:type="spellEnd"/>
            <w:r w:rsidRPr="0081325D">
              <w:rPr>
                <w:rFonts w:ascii="Arial" w:eastAsia="MS Mincho" w:hAnsi="Arial" w:cs="Arial"/>
                <w:b/>
              </w:rPr>
              <w:t>. к 1.1.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C42C9" w:rsidTr="00FC42C9">
        <w:trPr>
          <w:trHeight w:val="318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 xml:space="preserve">ширина, </w:t>
            </w:r>
            <w:proofErr w:type="gramStart"/>
            <w:r w:rsidRPr="0081325D">
              <w:rPr>
                <w:rFonts w:ascii="Arial" w:eastAsia="MS Mincho" w:hAnsi="Arial" w:cs="Arial"/>
                <w:b/>
              </w:rPr>
              <w:t>м</w:t>
            </w:r>
            <w:proofErr w:type="gramEnd"/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C42C9" w:rsidTr="00FC42C9">
        <w:trPr>
          <w:trHeight w:val="318"/>
        </w:trPr>
        <w:tc>
          <w:tcPr>
            <w:tcW w:w="83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573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935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149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150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98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73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183,925</w:t>
            </w:r>
          </w:p>
        </w:tc>
      </w:tr>
      <w:tr w:rsidR="00FC42C9" w:rsidTr="00FC42C9">
        <w:trPr>
          <w:trHeight w:val="318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r w:rsidRPr="0081325D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C42C9" w:rsidTr="00FC42C9">
        <w:trPr>
          <w:trHeight w:val="318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81325D">
              <w:rPr>
                <w:rFonts w:ascii="Arial" w:eastAsia="MS Mincho" w:hAnsi="Arial" w:cs="Arial"/>
                <w:b/>
              </w:rPr>
              <w:t>лин.км</w:t>
            </w:r>
            <w:proofErr w:type="spellEnd"/>
            <w:r w:rsidRPr="0081325D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0,573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0,935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0,149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0,098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0,073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C42C9" w:rsidTr="00FC42C9">
        <w:trPr>
          <w:trHeight w:val="349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proofErr w:type="spellStart"/>
            <w:r w:rsidRPr="0081325D">
              <w:rPr>
                <w:rFonts w:ascii="Arial" w:eastAsia="MS Mincho" w:hAnsi="Arial" w:cs="Arial"/>
                <w:b/>
              </w:rPr>
              <w:t>привед.км</w:t>
            </w:r>
            <w:proofErr w:type="spellEnd"/>
            <w:r w:rsidRPr="0081325D">
              <w:rPr>
                <w:rFonts w:ascii="Arial" w:eastAsia="MS Mincho" w:hAnsi="Arial" w:cs="Arial"/>
                <w:b/>
              </w:rPr>
              <w:t>.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0,573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0,935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0,037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0,113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0,049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0,018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FC42C9" w:rsidTr="00FC42C9">
        <w:trPr>
          <w:trHeight w:val="349"/>
        </w:trPr>
        <w:tc>
          <w:tcPr>
            <w:tcW w:w="836" w:type="pct"/>
          </w:tcPr>
          <w:p w:rsidR="00FC42C9" w:rsidRPr="0081325D" w:rsidRDefault="00FC42C9" w:rsidP="009F69AD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4" w:name="EXP2"/>
            <w:bookmarkEnd w:id="4"/>
            <w:r w:rsidRPr="0081325D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57,3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93,5</w:t>
            </w:r>
          </w:p>
        </w:tc>
        <w:tc>
          <w:tcPr>
            <w:tcW w:w="418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3,725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11,25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4,9</w:t>
            </w:r>
          </w:p>
        </w:tc>
        <w:tc>
          <w:tcPr>
            <w:tcW w:w="417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3,65</w:t>
            </w:r>
          </w:p>
        </w:tc>
        <w:tc>
          <w:tcPr>
            <w:tcW w:w="416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9,6</w:t>
            </w:r>
          </w:p>
        </w:tc>
        <w:tc>
          <w:tcPr>
            <w:tcW w:w="415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412" w:type="pct"/>
          </w:tcPr>
          <w:p w:rsidR="00FC42C9" w:rsidRDefault="00FC42C9" w:rsidP="009F69A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183,925</w:t>
            </w:r>
          </w:p>
        </w:tc>
      </w:tr>
    </w:tbl>
    <w:p w:rsidR="00FC42C9" w:rsidRDefault="00FC42C9" w:rsidP="00FC42C9">
      <w:pPr>
        <w:pStyle w:val="a3"/>
        <w:rPr>
          <w:rFonts w:eastAsia="MS Mincho"/>
        </w:rPr>
      </w:pPr>
    </w:p>
    <w:p w:rsidR="00FC42C9" w:rsidRDefault="00FC42C9" w:rsidP="00FC42C9">
      <w:pPr>
        <w:pStyle w:val="a3"/>
        <w:rPr>
          <w:rFonts w:eastAsia="MS Mincho"/>
        </w:rPr>
      </w:pPr>
    </w:p>
    <w:p w:rsidR="00FC42C9" w:rsidRDefault="00FC42C9" w:rsidP="00FC42C9">
      <w:pPr>
        <w:pStyle w:val="a3"/>
        <w:rPr>
          <w:rFonts w:eastAsia="MS Mincho"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hAnsi="Arial" w:cs="Arial"/>
          <w:b/>
          <w:bCs/>
        </w:rPr>
      </w:pPr>
    </w:p>
    <w:p w:rsidR="00AA4612" w:rsidRDefault="00AA4612" w:rsidP="00AA4612">
      <w:pPr>
        <w:jc w:val="center"/>
        <w:outlineLvl w:val="0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наличия остановок общественного транспорта</w:t>
      </w:r>
    </w:p>
    <w:p w:rsidR="00AA4612" w:rsidRDefault="00AA4612" w:rsidP="00AA4612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 xml:space="preserve">с. </w:t>
      </w:r>
      <w:proofErr w:type="spellStart"/>
      <w:r>
        <w:rPr>
          <w:rFonts w:ascii="Arial" w:eastAsia="MS Mincho" w:hAnsi="Arial" w:cs="Arial"/>
          <w:b/>
          <w:bCs/>
          <w:i/>
          <w:iCs/>
        </w:rPr>
        <w:t>Барлак</w:t>
      </w:r>
      <w:proofErr w:type="spellEnd"/>
      <w:r>
        <w:rPr>
          <w:rFonts w:ascii="Arial" w:eastAsia="MS Mincho" w:hAnsi="Arial" w:cs="Arial"/>
          <w:b/>
          <w:bCs/>
          <w:i/>
          <w:iCs/>
        </w:rPr>
        <w:t>, ул. Школьная часть 1</w:t>
      </w:r>
    </w:p>
    <w:p w:rsidR="00AA4612" w:rsidRDefault="00AA4612" w:rsidP="00AA4612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1+141</w:t>
      </w:r>
    </w:p>
    <w:p w:rsidR="00AA4612" w:rsidRDefault="00AA4612" w:rsidP="00AA4612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AA4612" w:rsidRDefault="00AA4612" w:rsidP="00AA4612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374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84"/>
        <w:gridCol w:w="995"/>
        <w:gridCol w:w="941"/>
        <w:gridCol w:w="1276"/>
        <w:gridCol w:w="749"/>
        <w:gridCol w:w="986"/>
        <w:gridCol w:w="985"/>
        <w:gridCol w:w="986"/>
        <w:gridCol w:w="986"/>
        <w:gridCol w:w="986"/>
      </w:tblGrid>
      <w:tr w:rsidR="00AA4612" w:rsidTr="00AA4612">
        <w:trPr>
          <w:cantSplit/>
          <w:trHeight w:val="21"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№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6"/>
              </w:rPr>
              <w:t>п</w:t>
            </w:r>
            <w:proofErr w:type="spellEnd"/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Адрес, 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6"/>
              </w:rPr>
              <w:t>+м</w:t>
            </w:r>
            <w:proofErr w:type="spellEnd"/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202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197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Длина по нормативу, 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  <w:tc>
          <w:tcPr>
            <w:tcW w:w="197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 xml:space="preserve">Фактическая длина, </w:t>
            </w:r>
            <w:proofErr w:type="gramStart"/>
            <w:r>
              <w:rPr>
                <w:rFonts w:ascii="Arial" w:hAnsi="Arial" w:cs="Arial"/>
                <w:b/>
                <w:bCs/>
                <w:szCs w:val="16"/>
              </w:rPr>
              <w:t>м</w:t>
            </w:r>
            <w:proofErr w:type="gramEnd"/>
          </w:p>
        </w:tc>
      </w:tr>
      <w:tr w:rsidR="00AA4612" w:rsidTr="00AA4612">
        <w:trPr>
          <w:trHeight w:val="21"/>
          <w:tblHeader/>
          <w:jc w:val="center"/>
        </w:trPr>
        <w:tc>
          <w:tcPr>
            <w:tcW w:w="48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94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9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4612" w:rsidRDefault="00AA4612" w:rsidP="009F69A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AA4612" w:rsidTr="00AA4612">
        <w:trPr>
          <w:trHeight w:val="21"/>
          <w:tblHeader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AA4612" w:rsidTr="00AA4612">
        <w:trPr>
          <w:trHeight w:val="21"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0+587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Посадочная площадка, павильон, </w:t>
            </w:r>
            <w:proofErr w:type="gramStart"/>
            <w:r>
              <w:rPr>
                <w:rFonts w:ascii="Arial" w:hAnsi="Arial" w:cs="Arial"/>
              </w:rPr>
              <w:t>заездной</w:t>
            </w:r>
            <w:proofErr w:type="gramEnd"/>
            <w:r>
              <w:rPr>
                <w:rFonts w:ascii="Arial" w:hAnsi="Arial" w:cs="Arial"/>
              </w:rPr>
              <w:t xml:space="preserve"> карман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Default="00AA4612" w:rsidP="009F69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</w:tbl>
    <w:p w:rsidR="00AA4612" w:rsidRDefault="00AA4612" w:rsidP="00AA4612">
      <w:pPr>
        <w:rPr>
          <w:rFonts w:eastAsia="MS Mincho"/>
        </w:rPr>
      </w:pPr>
    </w:p>
    <w:p w:rsidR="00AA4612" w:rsidRPr="004B2457" w:rsidRDefault="00AA4612" w:rsidP="00AA4612">
      <w:pPr>
        <w:pStyle w:val="a3"/>
        <w:jc w:val="center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hAnsi="Arial" w:cs="Arial"/>
          <w:b/>
          <w:sz w:val="24"/>
          <w:szCs w:val="24"/>
        </w:rPr>
        <w:t>Ведомость наличия пешеходных переходов</w:t>
      </w:r>
    </w:p>
    <w:p w:rsidR="00AA4612" w:rsidRPr="007D77BD" w:rsidRDefault="00AA4612" w:rsidP="00AA4612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7D77BD">
        <w:rPr>
          <w:rFonts w:ascii="Arial" w:eastAsia="MS Mincho" w:hAnsi="Arial" w:cs="Arial"/>
          <w:b/>
          <w:i/>
          <w:sz w:val="24"/>
          <w:szCs w:val="24"/>
        </w:rPr>
        <w:t xml:space="preserve">с. </w:t>
      </w:r>
      <w:proofErr w:type="spellStart"/>
      <w:r w:rsidRPr="007D77BD">
        <w:rPr>
          <w:rFonts w:ascii="Arial" w:eastAsia="MS Mincho" w:hAnsi="Arial" w:cs="Arial"/>
          <w:b/>
          <w:i/>
          <w:sz w:val="24"/>
          <w:szCs w:val="24"/>
        </w:rPr>
        <w:t>Барлак</w:t>
      </w:r>
      <w:proofErr w:type="spellEnd"/>
      <w:r w:rsidRPr="007D77BD">
        <w:rPr>
          <w:rFonts w:ascii="Arial" w:eastAsia="MS Mincho" w:hAnsi="Arial" w:cs="Arial"/>
          <w:b/>
          <w:i/>
          <w:sz w:val="24"/>
          <w:szCs w:val="24"/>
        </w:rPr>
        <w:t>, ул. Школьная часть 1</w:t>
      </w:r>
    </w:p>
    <w:p w:rsidR="00AA4612" w:rsidRPr="004B2457" w:rsidRDefault="00AA4612" w:rsidP="00AA4612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1+141</w:t>
      </w:r>
    </w:p>
    <w:p w:rsidR="00AA4612" w:rsidRPr="004B2457" w:rsidRDefault="00AA4612" w:rsidP="00AA4612">
      <w:pPr>
        <w:pStyle w:val="a3"/>
        <w:jc w:val="right"/>
        <w:outlineLvl w:val="0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Участок обслуживается – </w:t>
      </w:r>
    </w:p>
    <w:p w:rsidR="00AA4612" w:rsidRPr="00AA4612" w:rsidRDefault="00AA4612" w:rsidP="00AA4612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67"/>
        <w:gridCol w:w="2257"/>
        <w:gridCol w:w="2258"/>
        <w:gridCol w:w="2258"/>
        <w:gridCol w:w="2258"/>
      </w:tblGrid>
      <w:tr w:rsidR="00AA4612" w:rsidRPr="004B2457" w:rsidTr="009F69AD">
        <w:trPr>
          <w:trHeight w:val="1187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4612" w:rsidRPr="004B2457" w:rsidRDefault="00AA4612" w:rsidP="009F69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4B2457">
              <w:rPr>
                <w:rFonts w:ascii="Arial" w:hAnsi="Arial" w:cs="Arial"/>
                <w:b/>
              </w:rPr>
              <w:t>/</w:t>
            </w:r>
            <w:proofErr w:type="spellStart"/>
            <w:r w:rsidRPr="004B2457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4612" w:rsidRPr="004B2457" w:rsidRDefault="00AA4612" w:rsidP="009F69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 xml:space="preserve">дрес, </w:t>
            </w:r>
            <w:proofErr w:type="spellStart"/>
            <w:proofErr w:type="gramStart"/>
            <w:r w:rsidRPr="004B2457">
              <w:rPr>
                <w:rFonts w:ascii="Arial" w:hAnsi="Arial" w:cs="Arial"/>
                <w:b/>
              </w:rPr>
              <w:t>км</w:t>
            </w:r>
            <w:proofErr w:type="gramEnd"/>
            <w:r w:rsidRPr="004B2457">
              <w:rPr>
                <w:rFonts w:ascii="Arial" w:hAnsi="Arial" w:cs="Arial"/>
                <w:b/>
              </w:rPr>
              <w:t>+м</w:t>
            </w:r>
            <w:proofErr w:type="spellEnd"/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4612" w:rsidRPr="004B2457" w:rsidRDefault="00AA4612" w:rsidP="009F69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4612" w:rsidRPr="004B2457" w:rsidRDefault="00AA4612" w:rsidP="009F69AD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перехода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общественного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переходов</w:t>
            </w:r>
          </w:p>
        </w:tc>
      </w:tr>
      <w:tr w:rsidR="00AA4612" w:rsidRPr="004B2457" w:rsidTr="009F69AD">
        <w:trPr>
          <w:trHeight w:hRule="exact" w:val="314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AA4612" w:rsidRPr="004B2457" w:rsidRDefault="00AA4612" w:rsidP="009F69AD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AA4612" w:rsidRPr="004B2457" w:rsidTr="009F69AD">
        <w:trPr>
          <w:trHeight w:hRule="exact" w:val="303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0+553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AA4612" w:rsidRPr="004B2457" w:rsidTr="009F69AD">
        <w:trPr>
          <w:trHeight w:hRule="exact" w:val="303"/>
        </w:trPr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0+959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AA4612" w:rsidRPr="004B2457" w:rsidRDefault="00AA4612" w:rsidP="00AA4612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AA4612" w:rsidRPr="004B2457" w:rsidTr="009F69AD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AA4612" w:rsidRPr="004B2457" w:rsidRDefault="00AA4612" w:rsidP="009F69AD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AA4612" w:rsidRPr="004B2457" w:rsidTr="009F69AD">
        <w:trPr>
          <w:trHeight w:val="240"/>
        </w:trPr>
        <w:tc>
          <w:tcPr>
            <w:tcW w:w="1418" w:type="dxa"/>
          </w:tcPr>
          <w:p w:rsidR="00AA4612" w:rsidRPr="004B2457" w:rsidRDefault="00AA4612" w:rsidP="009F69AD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</w:t>
            </w:r>
            <w:proofErr w:type="gramEnd"/>
            <w:r>
              <w:rPr>
                <w:rFonts w:ascii="Arial" w:eastAsia="MS Mincho" w:hAnsi="Arial" w:cs="Arial"/>
                <w:b/>
                <w:sz w:val="24"/>
                <w:szCs w:val="24"/>
              </w:rPr>
              <w:t xml:space="preserve"> в одном уровне</w:t>
            </w:r>
          </w:p>
        </w:tc>
        <w:tc>
          <w:tcPr>
            <w:tcW w:w="3318" w:type="dxa"/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2</w:t>
            </w:r>
          </w:p>
        </w:tc>
      </w:tr>
      <w:tr w:rsidR="00AA4612" w:rsidRPr="004B2457" w:rsidTr="009F69AD">
        <w:trPr>
          <w:trHeight w:val="240"/>
        </w:trPr>
        <w:tc>
          <w:tcPr>
            <w:tcW w:w="1418" w:type="dxa"/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AA4612" w:rsidRPr="004B2457" w:rsidRDefault="00AA4612" w:rsidP="009F69AD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AA4612" w:rsidRPr="004B2457" w:rsidRDefault="00AA4612" w:rsidP="00AA4612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p w:rsidR="00AA4612" w:rsidRPr="00AD37C7" w:rsidRDefault="00AA4612" w:rsidP="00AA4612">
      <w:pPr>
        <w:rPr>
          <w:rFonts w:eastAsia="MS Mincho"/>
        </w:rPr>
      </w:pPr>
    </w:p>
    <w:p w:rsidR="00FC42C9" w:rsidRDefault="00FC42C9">
      <w:pPr>
        <w:pStyle w:val="a3"/>
        <w:rPr>
          <w:rFonts w:eastAsia="MS Mincho"/>
        </w:rPr>
      </w:pPr>
    </w:p>
    <w:sectPr w:rsidR="00FC42C9" w:rsidSect="00FC42C9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4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A3282F"/>
    <w:rsid w:val="001842E0"/>
    <w:rsid w:val="00215347"/>
    <w:rsid w:val="005E723E"/>
    <w:rsid w:val="00824C8E"/>
    <w:rsid w:val="00A3282F"/>
    <w:rsid w:val="00AA4612"/>
    <w:rsid w:val="00CF1149"/>
    <w:rsid w:val="00FC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4C8E"/>
    <w:rPr>
      <w:sz w:val="24"/>
      <w:szCs w:val="24"/>
    </w:rPr>
  </w:style>
  <w:style w:type="paragraph" w:styleId="1">
    <w:name w:val="heading 1"/>
    <w:basedOn w:val="a"/>
    <w:next w:val="a"/>
    <w:qFormat/>
    <w:rsid w:val="00824C8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24C8E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FC42C9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FC42C9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FC42C9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FC42C9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FC42C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3</TotalTime>
  <Pages>5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4</cp:revision>
  <cp:lastPrinted>1601-01-01T00:00:00Z</cp:lastPrinted>
  <dcterms:created xsi:type="dcterms:W3CDTF">2019-06-08T10:21:00Z</dcterms:created>
  <dcterms:modified xsi:type="dcterms:W3CDTF">2019-06-08T10:23:00Z</dcterms:modified>
</cp:coreProperties>
</file>